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3AB89" w14:textId="3FDBB449" w:rsidR="00806E95" w:rsidRDefault="00806E95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DOLYNG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</w:t>
      </w:r>
      <w:r w:rsidR="000A2EDD">
        <w:rPr>
          <w:rFonts w:ascii="Times New Roman" w:hAnsi="Times New Roman" w:cs="Times New Roman"/>
          <w:sz w:val="24"/>
          <w:szCs w:val="24"/>
        </w:rPr>
        <w:t>-22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32865DC" w14:textId="77777777" w:rsidR="00806E95" w:rsidRDefault="00806E95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D88083" w14:textId="77777777" w:rsidR="00806E95" w:rsidRDefault="00806E95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70865" w14:textId="77777777" w:rsidR="00746BFE" w:rsidRDefault="00746BFE" w:rsidP="00746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Dorchester, Dorset, </w:t>
      </w:r>
    </w:p>
    <w:p w14:paraId="6199C642" w14:textId="77777777" w:rsidR="00746BFE" w:rsidRDefault="00746BFE" w:rsidP="00746BF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of the late Henry Popham(q.v.).</w:t>
      </w:r>
    </w:p>
    <w:p w14:paraId="6357BB53" w14:textId="77777777" w:rsidR="00746BFE" w:rsidRDefault="00746BFE" w:rsidP="00746B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21-105)</w:t>
      </w:r>
    </w:p>
    <w:p w14:paraId="37BA47D4" w14:textId="77777777" w:rsidR="00806E95" w:rsidRDefault="00806E95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</w:t>
      </w:r>
      <w:r w:rsidR="00283B4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rborne, Dorset,</w:t>
      </w:r>
    </w:p>
    <w:p w14:paraId="00626058" w14:textId="77777777" w:rsidR="00806E95" w:rsidRDefault="00806E95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Edward Courtenay, 3</w:t>
      </w:r>
      <w:r w:rsidRPr="001D137F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14:paraId="5916B8A7" w14:textId="77777777" w:rsidR="00806E95" w:rsidRDefault="00806E95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21-348)</w:t>
      </w:r>
    </w:p>
    <w:p w14:paraId="57B6D0B6" w14:textId="77777777" w:rsidR="00283B46" w:rsidRPr="00283B46" w:rsidRDefault="00283B46" w:rsidP="00283B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83B46">
        <w:rPr>
          <w:rFonts w:ascii="Times New Roman" w:hAnsi="Times New Roman" w:cs="Times New Roman"/>
          <w:sz w:val="24"/>
          <w:szCs w:val="24"/>
        </w:rPr>
        <w:t>10 Jun.</w:t>
      </w:r>
      <w:r w:rsidRPr="00283B46">
        <w:rPr>
          <w:rFonts w:ascii="Times New Roman" w:hAnsi="Times New Roman" w:cs="Times New Roman"/>
          <w:sz w:val="24"/>
          <w:szCs w:val="24"/>
        </w:rPr>
        <w:tab/>
        <w:t>1420</w:t>
      </w:r>
      <w:r w:rsidRPr="00283B46"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14:paraId="1B71A984" w14:textId="77777777" w:rsidR="00283B46" w:rsidRPr="00283B46" w:rsidRDefault="00283B46" w:rsidP="00283B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83B46">
        <w:rPr>
          <w:rFonts w:ascii="Times New Roman" w:hAnsi="Times New Roman" w:cs="Times New Roman"/>
          <w:sz w:val="24"/>
          <w:szCs w:val="24"/>
        </w:rPr>
        <w:tab/>
      </w:r>
      <w:r w:rsidRPr="00283B46">
        <w:rPr>
          <w:rFonts w:ascii="Times New Roman" w:hAnsi="Times New Roman" w:cs="Times New Roman"/>
          <w:sz w:val="24"/>
          <w:szCs w:val="24"/>
        </w:rPr>
        <w:tab/>
        <w:t>into lands of the late John Keynes, junior(q.v.).</w:t>
      </w:r>
    </w:p>
    <w:p w14:paraId="7280E6CC" w14:textId="6AA026CA" w:rsidR="00283B46" w:rsidRDefault="00283B46" w:rsidP="00283B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83B46">
        <w:rPr>
          <w:rFonts w:ascii="Times New Roman" w:hAnsi="Times New Roman" w:cs="Times New Roman"/>
          <w:sz w:val="24"/>
          <w:szCs w:val="24"/>
        </w:rPr>
        <w:tab/>
      </w:r>
      <w:r w:rsidRPr="00283B46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283B46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283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3B46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283B46">
        <w:rPr>
          <w:rFonts w:ascii="Times New Roman" w:hAnsi="Times New Roman" w:cs="Times New Roman"/>
          <w:sz w:val="24"/>
          <w:szCs w:val="24"/>
        </w:rPr>
        <w:t xml:space="preserve"> 21-584)</w:t>
      </w:r>
    </w:p>
    <w:p w14:paraId="30AF1827" w14:textId="77777777" w:rsidR="000A2EDD" w:rsidRPr="000A2EDD" w:rsidRDefault="000A2EDD" w:rsidP="000A2E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2EDD">
        <w:rPr>
          <w:rFonts w:ascii="Times New Roman" w:hAnsi="Times New Roman" w:cs="Times New Roman"/>
          <w:sz w:val="24"/>
          <w:szCs w:val="24"/>
        </w:rPr>
        <w:t>30 Dec.1422</w:t>
      </w:r>
      <w:r w:rsidRPr="000A2EDD"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14:paraId="483E5EEB" w14:textId="77777777" w:rsidR="000A2EDD" w:rsidRPr="000A2EDD" w:rsidRDefault="000A2EDD" w:rsidP="000A2E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2EDD">
        <w:rPr>
          <w:rFonts w:ascii="Times New Roman" w:hAnsi="Times New Roman" w:cs="Times New Roman"/>
          <w:sz w:val="24"/>
          <w:szCs w:val="24"/>
        </w:rPr>
        <w:tab/>
      </w:r>
      <w:r w:rsidRPr="000A2EDD">
        <w:rPr>
          <w:rFonts w:ascii="Times New Roman" w:hAnsi="Times New Roman" w:cs="Times New Roman"/>
          <w:sz w:val="24"/>
          <w:szCs w:val="24"/>
        </w:rPr>
        <w:tab/>
        <w:t>into lands of the late Sir John Horsy(q.v.).</w:t>
      </w:r>
    </w:p>
    <w:p w14:paraId="1BCC338B" w14:textId="77777777" w:rsidR="000A2EDD" w:rsidRPr="000A2EDD" w:rsidRDefault="000A2EDD" w:rsidP="000A2E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2EDD">
        <w:rPr>
          <w:rFonts w:ascii="Times New Roman" w:hAnsi="Times New Roman" w:cs="Times New Roman"/>
          <w:sz w:val="24"/>
          <w:szCs w:val="24"/>
        </w:rPr>
        <w:tab/>
      </w:r>
      <w:r w:rsidRPr="000A2EDD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0A2EDD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0A2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ED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A2EDD">
        <w:rPr>
          <w:rFonts w:ascii="Times New Roman" w:hAnsi="Times New Roman" w:cs="Times New Roman"/>
          <w:sz w:val="24"/>
          <w:szCs w:val="24"/>
        </w:rPr>
        <w:t xml:space="preserve"> 22-24)</w:t>
      </w:r>
    </w:p>
    <w:p w14:paraId="03E20AA1" w14:textId="77777777" w:rsidR="000A2EDD" w:rsidRPr="000A2EDD" w:rsidRDefault="000A2EDD" w:rsidP="000A2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BE7FA2" w14:textId="77777777" w:rsidR="000A2EDD" w:rsidRPr="000A2EDD" w:rsidRDefault="000A2EDD" w:rsidP="000A2E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3325B8" w14:textId="77777777" w:rsidR="000A2EDD" w:rsidRPr="000A2EDD" w:rsidRDefault="000A2EDD" w:rsidP="000A2E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2EDD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A2EDD">
        <w:rPr>
          <w:rFonts w:ascii="Times New Roman" w:hAnsi="Times New Roman" w:cs="Times New Roman"/>
          <w:sz w:val="24"/>
          <w:szCs w:val="24"/>
        </w:rPr>
        <w:t>n.b.</w:t>
      </w:r>
      <w:proofErr w:type="spellEnd"/>
      <w:r w:rsidRPr="000A2EDD">
        <w:rPr>
          <w:rFonts w:ascii="Times New Roman" w:hAnsi="Times New Roman" w:cs="Times New Roman"/>
          <w:sz w:val="24"/>
          <w:szCs w:val="24"/>
        </w:rPr>
        <w:t xml:space="preserve"> complete surname derived from </w:t>
      </w:r>
      <w:proofErr w:type="spellStart"/>
      <w:r w:rsidRPr="000A2ED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A2EDD">
        <w:rPr>
          <w:rFonts w:ascii="Times New Roman" w:hAnsi="Times New Roman" w:cs="Times New Roman"/>
          <w:sz w:val="24"/>
          <w:szCs w:val="24"/>
        </w:rPr>
        <w:t xml:space="preserve"> 21-549]</w:t>
      </w:r>
    </w:p>
    <w:p w14:paraId="1CFCFE28" w14:textId="77777777" w:rsidR="000A2EDD" w:rsidRPr="00283B46" w:rsidRDefault="000A2EDD" w:rsidP="00283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2302A4" w14:textId="77777777" w:rsidR="00283B46" w:rsidRDefault="00283B46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45B6C2" w14:textId="4335FC33" w:rsidR="006B2F86" w:rsidRDefault="000A2EDD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10A2B" w14:textId="0918F7DD" w:rsidR="00283B46" w:rsidRDefault="00283B46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2016</w:t>
      </w:r>
    </w:p>
    <w:p w14:paraId="1DE989C4" w14:textId="5E943B25" w:rsidR="000A2EDD" w:rsidRPr="00806E95" w:rsidRDefault="000A2EDD" w:rsidP="00806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2019</w:t>
      </w:r>
      <w:bookmarkStart w:id="0" w:name="_GoBack"/>
      <w:bookmarkEnd w:id="0"/>
    </w:p>
    <w:sectPr w:rsidR="000A2EDD" w:rsidRPr="00806E9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D37EB" w14:textId="77777777" w:rsidR="00806E95" w:rsidRDefault="00806E95" w:rsidP="00E71FC3">
      <w:pPr>
        <w:spacing w:after="0" w:line="240" w:lineRule="auto"/>
      </w:pPr>
      <w:r>
        <w:separator/>
      </w:r>
    </w:p>
  </w:endnote>
  <w:endnote w:type="continuationSeparator" w:id="0">
    <w:p w14:paraId="05AE4BB0" w14:textId="77777777" w:rsidR="00806E95" w:rsidRDefault="00806E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6CCFA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FD75B" w14:textId="77777777" w:rsidR="00806E95" w:rsidRDefault="00806E95" w:rsidP="00E71FC3">
      <w:pPr>
        <w:spacing w:after="0" w:line="240" w:lineRule="auto"/>
      </w:pPr>
      <w:r>
        <w:separator/>
      </w:r>
    </w:p>
  </w:footnote>
  <w:footnote w:type="continuationSeparator" w:id="0">
    <w:p w14:paraId="1BEC16C7" w14:textId="77777777" w:rsidR="00806E95" w:rsidRDefault="00806E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95"/>
    <w:rsid w:val="000A2EDD"/>
    <w:rsid w:val="00283B46"/>
    <w:rsid w:val="00746BFE"/>
    <w:rsid w:val="00806E95"/>
    <w:rsid w:val="00813AF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FBB91"/>
  <w15:chartTrackingRefBased/>
  <w15:docId w15:val="{9961A8C9-9234-422E-A3D4-4A5DBBF5A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746B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2016-04-07T19:56:00Z</dcterms:created>
  <dcterms:modified xsi:type="dcterms:W3CDTF">2019-01-20T16:17:00Z</dcterms:modified>
</cp:coreProperties>
</file>